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SimSun" w:hAnsi="Arial" w:cs="Arial"/>
          <w:b/>
          <w:sz w:val="24"/>
          <w:szCs w:val="24"/>
          <w:lang w:eastAsia="zh-CN"/>
        </w:rPr>
      </w:pPr>
      <w:r w:rsidRPr="001A659D">
        <w:rPr>
          <w:rFonts w:ascii="Arial" w:hAnsi="Arial" w:cs="Arial"/>
          <w:b/>
          <w:sz w:val="24"/>
          <w:szCs w:val="24"/>
        </w:rPr>
        <w:t>3GPP TSG RAN meeting #8</w:t>
      </w:r>
      <w:r w:rsidR="00B97B57">
        <w:rPr>
          <w:rFonts w:ascii="Arial" w:eastAsiaTheme="minorEastAsia" w:hAnsi="Arial" w:cs="Arial" w:hint="eastAsia"/>
          <w:b/>
          <w:sz w:val="24"/>
          <w:szCs w:val="24"/>
          <w:lang w:eastAsia="zh-CN"/>
        </w:rPr>
        <w:t>8</w:t>
      </w:r>
      <w:r w:rsidR="00EC3605">
        <w:rPr>
          <w:rFonts w:ascii="Arial" w:eastAsia="SimSun"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20</w:t>
      </w:r>
      <w:r w:rsidR="006F3AEB">
        <w:rPr>
          <w:rFonts w:ascii="Arial" w:eastAsiaTheme="minorEastAsia" w:hAnsi="Arial" w:cs="Arial" w:hint="eastAsia"/>
          <w:b/>
          <w:sz w:val="24"/>
          <w:szCs w:val="24"/>
          <w:lang w:eastAsia="zh-CN"/>
        </w:rPr>
        <w:t>0769</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 xml:space="preserve">, </w:t>
      </w:r>
      <w:r w:rsidR="003B1DF6">
        <w:rPr>
          <w:rFonts w:ascii="Arial" w:eastAsiaTheme="minorEastAsia" w:hAnsi="Arial" w:cs="Arial" w:hint="eastAsia"/>
          <w:b/>
          <w:sz w:val="24"/>
          <w:lang w:eastAsia="zh-CN"/>
        </w:rPr>
        <w:t xml:space="preserve">26th June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3B1DF6">
        <w:rPr>
          <w:rFonts w:ascii="Arial" w:eastAsiaTheme="minorEastAsia" w:hAnsi="Arial" w:cs="Arial" w:hint="eastAsia"/>
          <w:b/>
          <w:sz w:val="24"/>
          <w:lang w:eastAsia="zh-CN"/>
        </w:rPr>
        <w:t>3</w:t>
      </w:r>
      <w:r w:rsidR="003B1DF6" w:rsidRPr="003B1DF6">
        <w:rPr>
          <w:rFonts w:ascii="Arial" w:eastAsiaTheme="minorEastAsia" w:hAnsi="Arial" w:cs="Arial" w:hint="eastAsia"/>
          <w:b/>
          <w:sz w:val="24"/>
          <w:vertAlign w:val="superscript"/>
          <w:lang w:eastAsia="zh-CN"/>
        </w:rPr>
        <w:t>rd</w:t>
      </w:r>
      <w:r w:rsidR="003B1DF6">
        <w:rPr>
          <w:rFonts w:ascii="Arial" w:eastAsiaTheme="minorEastAsia" w:hAnsi="Arial" w:cs="Arial" w:hint="eastAsia"/>
          <w:b/>
          <w:sz w:val="24"/>
          <w:lang w:eastAsia="zh-CN"/>
        </w:rPr>
        <w:t xml:space="preserve"> July </w:t>
      </w:r>
      <w:r>
        <w:rPr>
          <w:rFonts w:ascii="Arial" w:hAnsi="Arial" w:cs="Arial"/>
          <w:b/>
          <w:sz w:val="24"/>
        </w:rPr>
        <w:t>20</w:t>
      </w:r>
      <w:r>
        <w:rPr>
          <w:rFonts w:ascii="Arial" w:eastAsiaTheme="minorEastAsia" w:hAnsi="Arial" w:cs="Arial" w:hint="eastAsia"/>
          <w:b/>
          <w:sz w:val="24"/>
          <w:lang w:eastAsia="zh-CN"/>
        </w:rPr>
        <w:t>20</w:t>
      </w:r>
      <w:r w:rsidR="009E6587">
        <w:rPr>
          <w:rFonts w:ascii="Arial" w:eastAsiaTheme="minorEastAsia" w:hAnsi="Arial" w:cs="Arial" w:hint="eastAsia"/>
          <w:b/>
          <w:sz w:val="24"/>
          <w:lang w:eastAsia="zh-CN"/>
        </w:rPr>
        <w:t xml:space="preserve">                                                                                         </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76466D" w:rsidRPr="0076466D">
        <w:rPr>
          <w:rFonts w:ascii="Arial" w:eastAsia="Batang" w:hAnsi="Arial" w:cs="Arial"/>
          <w:b/>
          <w:lang w:eastAsia="zh-CN"/>
        </w:rPr>
        <w:t>Status report for WI on enhancement of data collection for SON</w:t>
      </w:r>
      <w:r w:rsidR="004036D8">
        <w:rPr>
          <w:rFonts w:ascii="Arial" w:eastAsiaTheme="minorEastAsia" w:hAnsi="Arial" w:cs="Arial" w:hint="eastAsia"/>
          <w:b/>
          <w:lang w:eastAsia="zh-CN"/>
        </w:rPr>
        <w:t>_</w:t>
      </w:r>
      <w:r w:rsidR="0076466D" w:rsidRPr="0076466D">
        <w:rPr>
          <w:rFonts w:ascii="Arial" w:eastAsia="Batang" w:hAnsi="Arial" w:cs="Arial"/>
          <w:b/>
          <w:lang w:eastAsia="zh-CN"/>
        </w:rPr>
        <w:t>MDT in NR and EN-DC</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E8234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w:t>
      </w:r>
      <w:r w:rsidR="00E8234D">
        <w:rPr>
          <w:rFonts w:ascii="Arial" w:eastAsiaTheme="minorEastAsia" w:hAnsi="Arial" w:cs="Arial" w:hint="eastAsia"/>
          <w:b/>
          <w:lang w:eastAsia="zh-CN"/>
        </w:rPr>
        <w:t>10</w:t>
      </w:r>
      <w:r w:rsidR="008B3BE7">
        <w:rPr>
          <w:rFonts w:ascii="Arial" w:eastAsia="SimSun" w:hAnsi="Arial" w:cs="Arial" w:hint="eastAsia"/>
          <w:b/>
          <w:lang w:eastAsia="zh-CN"/>
        </w:rPr>
        <w:t>.</w:t>
      </w:r>
      <w:r w:rsidR="00E8234D">
        <w:rPr>
          <w:rFonts w:ascii="Arial" w:eastAsiaTheme="minorEastAsia" w:hAnsi="Arial" w:cs="Arial" w:hint="eastAsia"/>
          <w:b/>
          <w:lang w:eastAsia="zh-CN"/>
        </w:rPr>
        <w:t>14</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694138"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w:t>
      </w:r>
      <w:r w:rsidR="00694138">
        <w:rPr>
          <w:rFonts w:ascii="Arial" w:eastAsiaTheme="minorEastAsia" w:hAnsi="Arial" w:cs="Arial" w:hint="eastAsia"/>
          <w:color w:val="FF0000"/>
          <w:lang w:eastAsia="zh-CN"/>
        </w:rPr>
        <w:t>10</w:t>
      </w:r>
      <w:r w:rsidR="00F53FAE">
        <w:rPr>
          <w:rFonts w:ascii="Arial" w:eastAsia="SimSun" w:hAnsi="Arial" w:cs="Arial" w:hint="eastAsia"/>
          <w:color w:val="FF0000"/>
          <w:lang w:eastAsia="zh-CN"/>
        </w:rPr>
        <w:t>.</w:t>
      </w:r>
      <w:r w:rsidR="00694138">
        <w:rPr>
          <w:rFonts w:ascii="Arial" w:eastAsiaTheme="minorEastAsia" w:hAnsi="Arial" w:cs="Arial" w:hint="eastAsia"/>
          <w:color w:val="FF0000"/>
          <w:lang w:eastAsia="zh-CN"/>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74C12" w:rsidRPr="00474C12" w:rsidRDefault="00474C12" w:rsidP="00474C12">
            <w:pPr>
              <w:tabs>
                <w:tab w:val="left" w:pos="2127"/>
                <w:tab w:val="left" w:pos="8790"/>
              </w:tabs>
              <w:overflowPunct/>
              <w:autoSpaceDE/>
              <w:autoSpaceDN/>
              <w:adjustRightInd/>
              <w:spacing w:after="0"/>
              <w:ind w:left="2126" w:hanging="2126"/>
              <w:jc w:val="both"/>
              <w:textAlignment w:val="auto"/>
              <w:outlineLvl w:val="0"/>
              <w:rPr>
                <w:rFonts w:ascii="Arial" w:hAnsi="Arial" w:cs="Arial"/>
              </w:rPr>
            </w:pPr>
            <w:r w:rsidRPr="00474C12">
              <w:rPr>
                <w:rFonts w:ascii="Arial" w:hAnsi="Arial" w:cs="Arial" w:hint="eastAsia"/>
              </w:rPr>
              <w:t>E</w:t>
            </w:r>
            <w:r w:rsidRPr="00474C12">
              <w:rPr>
                <w:rFonts w:ascii="Arial" w:hAnsi="Arial" w:cs="Arial"/>
              </w:rPr>
              <w:t>nhancement of data collection for SONMDT in NR and EN-DC</w:t>
            </w:r>
          </w:p>
          <w:p w:rsidR="00B778C1" w:rsidRPr="00474C12" w:rsidRDefault="00B778C1" w:rsidP="00FF46AC">
            <w:pPr>
              <w:tabs>
                <w:tab w:val="left" w:pos="567"/>
              </w:tabs>
              <w:spacing w:after="0"/>
              <w:rPr>
                <w:rFonts w:ascii="Arial" w:hAnsi="Arial" w:cs="Arial"/>
              </w:rPr>
            </w:pP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SimSun" w:hAnsi="Arial" w:cs="Arial"/>
                <w:color w:val="FF0000"/>
                <w:lang w:eastAsia="zh-CN"/>
              </w:rPr>
            </w:pPr>
            <w:r>
              <w:rPr>
                <w:rFonts w:ascii="Arial" w:eastAsia="SimSun" w:hAnsi="Arial" w:cs="Arial" w:hint="eastAsia"/>
                <w:color w:val="FF0000"/>
                <w:lang w:eastAsia="zh-CN"/>
              </w:rPr>
              <w:t>Y</w:t>
            </w:r>
            <w:r w:rsidR="003F038E">
              <w:rPr>
                <w:rFonts w:ascii="Arial" w:eastAsia="SimSun"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SimSun" w:hAnsi="Arial" w:cs="Arial"/>
                <w:lang w:eastAsia="zh-CN"/>
              </w:rPr>
              <w:t>NR_ENDC_SON_MDT_enh</w:t>
            </w:r>
            <w:proofErr w:type="spellEnd"/>
            <w:r w:rsidRPr="008900CE">
              <w:rPr>
                <w:rFonts w:ascii="Arial" w:eastAsia="SimSun"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900804" w:rsidP="00CC4B6C">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6D5868">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6D5868">
              <w:rPr>
                <w:rFonts w:ascii="Arial" w:eastAsiaTheme="minorEastAsia" w:hAnsi="Arial" w:cs="Arial" w:hint="eastAsia"/>
                <w:lang w:eastAsia="zh-CN"/>
              </w:rPr>
              <w:t>3255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SimSun"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2D2EE3" w:rsidRPr="00DC23D7" w:rsidRDefault="002D2EE3" w:rsidP="002D2EE3">
            <w:pPr>
              <w:tabs>
                <w:tab w:val="left" w:pos="1075"/>
              </w:tabs>
              <w:spacing w:after="0"/>
              <w:rPr>
                <w:rFonts w:ascii="Arial" w:eastAsiaTheme="minorEastAsia" w:hAnsi="Arial" w:cs="Arial"/>
                <w:color w:val="FFC000"/>
                <w:kern w:val="2"/>
                <w:sz w:val="21"/>
                <w:szCs w:val="22"/>
                <w:lang w:val="en-US" w:eastAsia="zh-CN"/>
              </w:rPr>
            </w:pPr>
            <w:r w:rsidRPr="00DC23D7">
              <w:rPr>
                <w:rFonts w:ascii="Arial" w:eastAsiaTheme="minorEastAsia" w:hAnsi="Arial" w:cs="Arial" w:hint="eastAsia"/>
                <w:color w:val="FFC000"/>
                <w:kern w:val="2"/>
                <w:sz w:val="21"/>
                <w:szCs w:val="22"/>
                <w:lang w:val="en-US" w:eastAsia="zh-CN"/>
              </w:rPr>
              <w:t>06</w:t>
            </w:r>
            <w:r w:rsidRPr="00DC23D7">
              <w:rPr>
                <w:rFonts w:ascii="Arial" w:eastAsiaTheme="minorEastAsia" w:hAnsi="Arial" w:cs="Arial"/>
                <w:color w:val="FFC000"/>
                <w:kern w:val="2"/>
                <w:sz w:val="21"/>
                <w:szCs w:val="22"/>
                <w:lang w:val="en-US" w:eastAsia="zh-CN"/>
              </w:rPr>
              <w:t>/</w:t>
            </w:r>
            <w:r w:rsidRPr="00DC23D7">
              <w:rPr>
                <w:rFonts w:ascii="Arial" w:eastAsiaTheme="minorEastAsia" w:hAnsi="Arial" w:cs="Arial" w:hint="eastAsia"/>
                <w:color w:val="FFC000"/>
                <w:kern w:val="2"/>
                <w:sz w:val="21"/>
                <w:szCs w:val="22"/>
                <w:lang w:val="en-US" w:eastAsia="zh-CN"/>
              </w:rPr>
              <w:t>2020</w:t>
            </w:r>
          </w:p>
          <w:p w:rsidR="00092AAC" w:rsidRPr="006C3DAF" w:rsidRDefault="002D2EE3" w:rsidP="002D2EE3">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SimSun"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CD634B" w:rsidRDefault="00A80671" w:rsidP="009169FD">
            <w:pPr>
              <w:tabs>
                <w:tab w:val="left" w:pos="1075"/>
              </w:tabs>
              <w:spacing w:after="0"/>
              <w:rPr>
                <w:rFonts w:ascii="Arial" w:hAnsi="Arial" w:cs="Arial"/>
                <w:color w:val="FFC000"/>
                <w:lang w:eastAsia="ja-JP"/>
              </w:rPr>
            </w:pPr>
            <w:r w:rsidRPr="007D3A53">
              <w:rPr>
                <w:rFonts w:ascii="Arial" w:hAnsi="Arial" w:cs="Arial" w:hint="eastAsia"/>
                <w:color w:val="FF9201"/>
                <w:kern w:val="2"/>
                <w:sz w:val="21"/>
                <w:szCs w:val="22"/>
                <w:lang w:val="en-US" w:eastAsia="ja-JP"/>
              </w:rPr>
              <w:t>0</w:t>
            </w:r>
            <w:r w:rsidR="00C45A3C" w:rsidRPr="007D3A53">
              <w:rPr>
                <w:rFonts w:ascii="Arial" w:hAnsi="Arial" w:cs="Arial"/>
                <w:color w:val="FF9201"/>
                <w:kern w:val="2"/>
                <w:sz w:val="21"/>
                <w:szCs w:val="22"/>
                <w:lang w:val="en-US" w:eastAsia="ja-JP"/>
              </w:rPr>
              <w:t>%</w:t>
            </w:r>
            <w:r w:rsidR="009169FD" w:rsidRPr="00CD634B">
              <w:rPr>
                <w:rFonts w:ascii="Arial" w:hAnsi="Arial" w:cs="Arial"/>
                <w:color w:val="FFC000"/>
                <w:lang w:eastAsia="ja-JP"/>
              </w:rPr>
              <w:tab/>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xml:space="preserve">: Progress behind schedule, may need </w:t>
      </w:r>
      <w:bookmarkStart w:id="0" w:name="_GoBack"/>
      <w:bookmarkEnd w:id="0"/>
      <w:r>
        <w:rPr>
          <w:rFonts w:ascii="Arial" w:hAnsi="Arial" w:cs="Arial"/>
          <w:color w:val="FF9201"/>
        </w:rPr>
        <w:t>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w:t>
            </w:r>
            <w:proofErr w:type="spellStart"/>
            <w:r w:rsidR="00587417" w:rsidRPr="00587417">
              <w:rPr>
                <w:rFonts w:ascii="Arial" w:eastAsiaTheme="minorEastAsia" w:hAnsi="Arial" w:cs="Arial" w:hint="eastAsia"/>
                <w:lang w:eastAsia="zh-CN"/>
              </w:rPr>
              <w:t>Centonza</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900804"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8536BB" w:rsidP="00C4666A">
            <w:pPr>
              <w:pStyle w:val="TAL"/>
              <w:jc w:val="center"/>
              <w:rPr>
                <w:color w:val="FF0000"/>
                <w:lang w:eastAsia="zh-CN"/>
              </w:rPr>
            </w:pPr>
            <w:r>
              <w:rPr>
                <w:rFonts w:asciiTheme="minorEastAsia" w:eastAsiaTheme="minorEastAsia" w:hAnsiTheme="minorEastAsia" w:hint="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conversion of face to face RAN WG meetings in Q1 2020 to online meetings and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2020.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7D3A2C" w:rsidRPr="007D3A2C" w:rsidRDefault="007D3A2C" w:rsidP="00657657">
      <w:pPr>
        <w:pStyle w:val="EmailDiscussion2"/>
        <w:rPr>
          <w:rFonts w:eastAsiaTheme="minorEastAsia"/>
          <w:lang w:val="en-US" w:eastAsia="zh-CN"/>
        </w:rPr>
      </w:pPr>
    </w:p>
    <w:p w:rsidR="00C21339" w:rsidRPr="001B3B43" w:rsidRDefault="001B3B43" w:rsidP="001B3B43">
      <w:pPr>
        <w:pStyle w:val="4"/>
        <w:rPr>
          <w:rFonts w:eastAsiaTheme="minorEastAsia"/>
          <w:lang w:eastAsia="zh-CN"/>
        </w:rPr>
      </w:pPr>
      <w:r>
        <w:rPr>
          <w:lang w:eastAsia="ja-JP"/>
        </w:rPr>
        <w:t>2.</w:t>
      </w:r>
      <w:r>
        <w:rPr>
          <w:rFonts w:hint="eastAsia"/>
          <w:lang w:eastAsia="zh-CN"/>
        </w:rPr>
        <w:t>2</w:t>
      </w:r>
      <w:r>
        <w:rPr>
          <w:lang w:eastAsia="ja-JP"/>
        </w:rPr>
        <w:t>.1</w:t>
      </w:r>
      <w:r>
        <w:rPr>
          <w:lang w:eastAsia="ja-JP"/>
        </w:rPr>
        <w:tab/>
      </w:r>
      <w:r w:rsidR="00701410">
        <w:rPr>
          <w:lang w:eastAsia="ja-JP"/>
        </w:rPr>
        <w:t xml:space="preserve">Remaining Open issues </w:t>
      </w:r>
    </w:p>
    <w:p w:rsidR="006D7B10" w:rsidRPr="00253BE4" w:rsidRDefault="00907EE3" w:rsidP="006D7B10">
      <w:pPr>
        <w:rPr>
          <w:rFonts w:eastAsiaTheme="minorEastAsia"/>
          <w:b/>
          <w:lang w:eastAsia="zh-CN"/>
        </w:rPr>
      </w:pPr>
      <w:r>
        <w:rPr>
          <w:rFonts w:eastAsiaTheme="minorEastAsia" w:hint="eastAsia"/>
          <w:b/>
          <w:lang w:eastAsia="zh-CN"/>
        </w:rPr>
        <w:t>Not started</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F10DFD" w:rsidRPr="00705FF8" w:rsidRDefault="00F10DFD" w:rsidP="00D42D78">
      <w:pPr>
        <w:widowControl w:val="0"/>
        <w:spacing w:after="0"/>
        <w:rPr>
          <w:rFonts w:eastAsiaTheme="minorEastAsia"/>
          <w:b/>
          <w:color w:val="008000"/>
          <w:lang w:eastAsia="zh-CN"/>
        </w:rPr>
      </w:pPr>
    </w:p>
    <w:p w:rsidR="00322BC4" w:rsidRPr="00D67342" w:rsidRDefault="00701410" w:rsidP="00D67342">
      <w:pPr>
        <w:pStyle w:val="4"/>
        <w:spacing w:before="240" w:after="240"/>
        <w:rPr>
          <w:rFonts w:eastAsiaTheme="minorEastAsia"/>
          <w:lang w:eastAsia="zh-CN"/>
        </w:rPr>
      </w:pPr>
      <w:r>
        <w:rPr>
          <w:lang w:eastAsia="ja-JP"/>
        </w:rPr>
        <w:t>2.3.2</w:t>
      </w:r>
      <w:r>
        <w:rPr>
          <w:lang w:eastAsia="ja-JP"/>
        </w:rPr>
        <w:tab/>
      </w:r>
      <w:bookmarkStart w:id="1" w:name="_Hlk34664557"/>
      <w:r>
        <w:rPr>
          <w:lang w:eastAsia="ja-JP"/>
        </w:rPr>
        <w:t>Remaining Open issues</w:t>
      </w:r>
      <w:bookmarkEnd w:id="1"/>
    </w:p>
    <w:p w:rsidR="00B849B9" w:rsidRPr="00253BE4" w:rsidRDefault="00B849B9" w:rsidP="00B849B9">
      <w:pPr>
        <w:rPr>
          <w:rFonts w:eastAsiaTheme="minorEastAsia"/>
          <w:b/>
          <w:lang w:eastAsia="zh-CN"/>
        </w:rPr>
      </w:pPr>
      <w:r>
        <w:rPr>
          <w:rFonts w:eastAsiaTheme="minorEastAsia" w:hint="eastAsia"/>
          <w:b/>
          <w:lang w:eastAsia="zh-CN"/>
        </w:rPr>
        <w:t>Not started</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F169C" w:rsidRPr="003F169C" w:rsidRDefault="00701410" w:rsidP="003F169C">
      <w:pPr>
        <w:pStyle w:val="4"/>
        <w:rPr>
          <w:rFonts w:eastAsiaTheme="minorEastAsia"/>
          <w:lang w:eastAsia="zh-CN"/>
        </w:rPr>
      </w:pPr>
      <w:r>
        <w:rPr>
          <w:lang w:eastAsia="ja-JP"/>
        </w:rPr>
        <w:t>2.4.1</w:t>
      </w:r>
      <w:r>
        <w:rPr>
          <w:lang w:eastAsia="ja-JP"/>
        </w:rPr>
        <w:tab/>
        <w:t>Agreements</w:t>
      </w:r>
    </w:p>
    <w:p w:rsidR="003F169C" w:rsidRPr="003F169C" w:rsidRDefault="003F169C" w:rsidP="003F169C">
      <w:pPr>
        <w:rPr>
          <w:rFonts w:eastAsiaTheme="minorEastAsia"/>
          <w:lang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5B2710" w:rsidRPr="00253BE4" w:rsidRDefault="005B2710" w:rsidP="005B2710">
      <w:pPr>
        <w:rPr>
          <w:rFonts w:eastAsiaTheme="minorEastAsia"/>
          <w:b/>
          <w:lang w:eastAsia="zh-CN"/>
        </w:rPr>
      </w:pPr>
      <w:r>
        <w:rPr>
          <w:rFonts w:eastAsiaTheme="minorEastAsia" w:hint="eastAsia"/>
          <w:b/>
          <w:lang w:eastAsia="zh-CN"/>
        </w:rPr>
        <w:t>Not started</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FA64AD" w:rsidRPr="0000793B" w:rsidRDefault="004F218A" w:rsidP="0000793B">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sectPr w:rsidR="00FA64AD" w:rsidRPr="0000793B" w:rsidSect="006C090F">
      <w:footerReference w:type="default" r:id="rId10"/>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575" w:rsidRDefault="00D96575">
      <w:r>
        <w:separator/>
      </w:r>
    </w:p>
  </w:endnote>
  <w:endnote w:type="continuationSeparator" w:id="0">
    <w:p w:rsidR="00D96575" w:rsidRDefault="00D9657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AC" w:rsidRDefault="00900804">
    <w:pPr>
      <w:pStyle w:val="ab"/>
    </w:pPr>
    <w:r>
      <w:rPr>
        <w:rStyle w:val="ac"/>
      </w:rPr>
      <w:fldChar w:fldCharType="begin"/>
    </w:r>
    <w:r w:rsidR="00092AAC">
      <w:rPr>
        <w:rStyle w:val="ac"/>
      </w:rPr>
      <w:instrText xml:space="preserve"> PAGE </w:instrText>
    </w:r>
    <w:r>
      <w:rPr>
        <w:rStyle w:val="ac"/>
      </w:rPr>
      <w:fldChar w:fldCharType="separate"/>
    </w:r>
    <w:r w:rsidR="008536BB">
      <w:rPr>
        <w:rStyle w:val="ac"/>
      </w:rPr>
      <w:t>1</w:t>
    </w:r>
    <w:r>
      <w:rPr>
        <w:rStyle w:val="ac"/>
      </w:rPr>
      <w:fldChar w:fldCharType="end"/>
    </w:r>
    <w:r w:rsidR="00092AAC">
      <w:rPr>
        <w:rStyle w:val="ac"/>
      </w:rPr>
      <w:t xml:space="preserve"> / </w:t>
    </w:r>
    <w:r>
      <w:rPr>
        <w:rStyle w:val="ac"/>
      </w:rPr>
      <w:fldChar w:fldCharType="begin"/>
    </w:r>
    <w:r w:rsidR="00092AAC">
      <w:rPr>
        <w:rStyle w:val="ac"/>
      </w:rPr>
      <w:instrText xml:space="preserve"> NUMPAGES </w:instrText>
    </w:r>
    <w:r>
      <w:rPr>
        <w:rStyle w:val="ac"/>
      </w:rPr>
      <w:fldChar w:fldCharType="separate"/>
    </w:r>
    <w:r w:rsidR="008536BB">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575" w:rsidRDefault="00D96575">
      <w:r>
        <w:separator/>
      </w:r>
    </w:p>
  </w:footnote>
  <w:footnote w:type="continuationSeparator" w:id="0">
    <w:p w:rsidR="00D96575" w:rsidRDefault="00D965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E96CE5"/>
    <w:multiLevelType w:val="hybridMultilevel"/>
    <w:tmpl w:val="04C0B23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C31010"/>
    <w:multiLevelType w:val="hybridMultilevel"/>
    <w:tmpl w:val="C9F09A40"/>
    <w:lvl w:ilvl="0" w:tplc="84FC2AC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9">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3528A1"/>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8619E5"/>
    <w:multiLevelType w:val="hybridMultilevel"/>
    <w:tmpl w:val="3A2AE3BE"/>
    <w:lvl w:ilvl="0" w:tplc="CE0C3C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F083C90"/>
    <w:multiLevelType w:val="hybridMultilevel"/>
    <w:tmpl w:val="1E6C94A2"/>
    <w:lvl w:ilvl="0" w:tplc="F25091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10"/>
  </w:num>
  <w:num w:numId="3">
    <w:abstractNumId w:val="34"/>
  </w:num>
  <w:num w:numId="4">
    <w:abstractNumId w:val="6"/>
  </w:num>
  <w:num w:numId="5">
    <w:abstractNumId w:val="21"/>
  </w:num>
  <w:num w:numId="6">
    <w:abstractNumId w:val="23"/>
  </w:num>
  <w:num w:numId="7">
    <w:abstractNumId w:val="14"/>
  </w:num>
  <w:num w:numId="8">
    <w:abstractNumId w:val="32"/>
  </w:num>
  <w:num w:numId="9">
    <w:abstractNumId w:val="28"/>
  </w:num>
  <w:num w:numId="10">
    <w:abstractNumId w:val="0"/>
  </w:num>
  <w:num w:numId="11">
    <w:abstractNumId w:val="17"/>
  </w:num>
  <w:num w:numId="12">
    <w:abstractNumId w:val="9"/>
  </w:num>
  <w:num w:numId="13">
    <w:abstractNumId w:val="26"/>
  </w:num>
  <w:num w:numId="14">
    <w:abstractNumId w:val="20"/>
  </w:num>
  <w:num w:numId="15">
    <w:abstractNumId w:val="24"/>
  </w:num>
  <w:num w:numId="16">
    <w:abstractNumId w:val="5"/>
  </w:num>
  <w:num w:numId="17">
    <w:abstractNumId w:val="16"/>
  </w:num>
  <w:num w:numId="18">
    <w:abstractNumId w:val="1"/>
  </w:num>
  <w:num w:numId="19">
    <w:abstractNumId w:val="13"/>
  </w:num>
  <w:num w:numId="20">
    <w:abstractNumId w:val="4"/>
  </w:num>
  <w:num w:numId="21">
    <w:abstractNumId w:val="12"/>
  </w:num>
  <w:num w:numId="22">
    <w:abstractNumId w:val="18"/>
  </w:num>
  <w:num w:numId="23">
    <w:abstractNumId w:val="27"/>
  </w:num>
  <w:num w:numId="24">
    <w:abstractNumId w:val="35"/>
  </w:num>
  <w:num w:numId="25">
    <w:abstractNumId w:val="22"/>
  </w:num>
  <w:num w:numId="26">
    <w:abstractNumId w:val="37"/>
  </w:num>
  <w:num w:numId="27">
    <w:abstractNumId w:val="11"/>
  </w:num>
  <w:num w:numId="28">
    <w:abstractNumId w:val="19"/>
  </w:num>
  <w:num w:numId="29">
    <w:abstractNumId w:val="3"/>
  </w:num>
  <w:num w:numId="30">
    <w:abstractNumId w:val="30"/>
  </w:num>
  <w:num w:numId="31">
    <w:abstractNumId w:val="7"/>
  </w:num>
  <w:num w:numId="32">
    <w:abstractNumId w:val="2"/>
  </w:num>
  <w:num w:numId="33">
    <w:abstractNumId w:val="33"/>
  </w:num>
  <w:num w:numId="34">
    <w:abstractNumId w:val="8"/>
  </w:num>
  <w:num w:numId="35">
    <w:abstractNumId w:val="38"/>
  </w:num>
  <w:num w:numId="36">
    <w:abstractNumId w:val="31"/>
  </w:num>
  <w:num w:numId="37">
    <w:abstractNumId w:val="25"/>
  </w:num>
  <w:num w:numId="38">
    <w:abstractNumId w:val="15"/>
  </w:num>
  <w:num w:numId="39">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2770">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424B"/>
    <w:rsid w:val="0000528A"/>
    <w:rsid w:val="00005D76"/>
    <w:rsid w:val="0000763A"/>
    <w:rsid w:val="0000793B"/>
    <w:rsid w:val="00007BD0"/>
    <w:rsid w:val="00011C3B"/>
    <w:rsid w:val="00012007"/>
    <w:rsid w:val="00012FA8"/>
    <w:rsid w:val="00012FDA"/>
    <w:rsid w:val="00014ACC"/>
    <w:rsid w:val="00015661"/>
    <w:rsid w:val="00016127"/>
    <w:rsid w:val="0001786D"/>
    <w:rsid w:val="00020B7F"/>
    <w:rsid w:val="00020D00"/>
    <w:rsid w:val="000211DE"/>
    <w:rsid w:val="00021FCD"/>
    <w:rsid w:val="00024FA7"/>
    <w:rsid w:val="000276C5"/>
    <w:rsid w:val="000332BB"/>
    <w:rsid w:val="000338B8"/>
    <w:rsid w:val="00034AE8"/>
    <w:rsid w:val="000350BF"/>
    <w:rsid w:val="00036D37"/>
    <w:rsid w:val="00040EDD"/>
    <w:rsid w:val="00041DE5"/>
    <w:rsid w:val="00043F78"/>
    <w:rsid w:val="0004456C"/>
    <w:rsid w:val="000472BD"/>
    <w:rsid w:val="00047A0F"/>
    <w:rsid w:val="000522A9"/>
    <w:rsid w:val="0005259B"/>
    <w:rsid w:val="00053BD3"/>
    <w:rsid w:val="00053FEE"/>
    <w:rsid w:val="00054ED1"/>
    <w:rsid w:val="000550EC"/>
    <w:rsid w:val="00056CEA"/>
    <w:rsid w:val="00060AE4"/>
    <w:rsid w:val="00064E90"/>
    <w:rsid w:val="00065443"/>
    <w:rsid w:val="000675AA"/>
    <w:rsid w:val="0006791F"/>
    <w:rsid w:val="00067F24"/>
    <w:rsid w:val="000700B2"/>
    <w:rsid w:val="000746A7"/>
    <w:rsid w:val="00083695"/>
    <w:rsid w:val="00085B15"/>
    <w:rsid w:val="000909F8"/>
    <w:rsid w:val="000910BB"/>
    <w:rsid w:val="0009268E"/>
    <w:rsid w:val="000926AF"/>
    <w:rsid w:val="00092AAC"/>
    <w:rsid w:val="0009385A"/>
    <w:rsid w:val="000950A1"/>
    <w:rsid w:val="00096378"/>
    <w:rsid w:val="000979B3"/>
    <w:rsid w:val="000A00B9"/>
    <w:rsid w:val="000A3ED2"/>
    <w:rsid w:val="000A48E6"/>
    <w:rsid w:val="000B1191"/>
    <w:rsid w:val="000B2AC8"/>
    <w:rsid w:val="000B2CEB"/>
    <w:rsid w:val="000B54BC"/>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E4C31"/>
    <w:rsid w:val="000E4F35"/>
    <w:rsid w:val="000F22EC"/>
    <w:rsid w:val="000F2E38"/>
    <w:rsid w:val="000F4C36"/>
    <w:rsid w:val="000F6A54"/>
    <w:rsid w:val="000F6C1C"/>
    <w:rsid w:val="00101052"/>
    <w:rsid w:val="00101F4B"/>
    <w:rsid w:val="00102184"/>
    <w:rsid w:val="001064B3"/>
    <w:rsid w:val="001066E4"/>
    <w:rsid w:val="00106B5B"/>
    <w:rsid w:val="00111D84"/>
    <w:rsid w:val="00112FBD"/>
    <w:rsid w:val="001133B3"/>
    <w:rsid w:val="001141FE"/>
    <w:rsid w:val="001142F5"/>
    <w:rsid w:val="00114655"/>
    <w:rsid w:val="00114C52"/>
    <w:rsid w:val="00116F4B"/>
    <w:rsid w:val="001204C5"/>
    <w:rsid w:val="00125356"/>
    <w:rsid w:val="00125720"/>
    <w:rsid w:val="00126392"/>
    <w:rsid w:val="00126B9C"/>
    <w:rsid w:val="001307FC"/>
    <w:rsid w:val="00130D14"/>
    <w:rsid w:val="00131877"/>
    <w:rsid w:val="00133D6A"/>
    <w:rsid w:val="001342AE"/>
    <w:rsid w:val="00134922"/>
    <w:rsid w:val="00135BB4"/>
    <w:rsid w:val="00137471"/>
    <w:rsid w:val="00145B7A"/>
    <w:rsid w:val="00145FF8"/>
    <w:rsid w:val="001471C1"/>
    <w:rsid w:val="00150FD3"/>
    <w:rsid w:val="001515CC"/>
    <w:rsid w:val="00156224"/>
    <w:rsid w:val="00156E89"/>
    <w:rsid w:val="00161674"/>
    <w:rsid w:val="0016425B"/>
    <w:rsid w:val="0016690C"/>
    <w:rsid w:val="00166E9F"/>
    <w:rsid w:val="0016716F"/>
    <w:rsid w:val="00172B98"/>
    <w:rsid w:val="00174064"/>
    <w:rsid w:val="0017487B"/>
    <w:rsid w:val="00180693"/>
    <w:rsid w:val="00180DA0"/>
    <w:rsid w:val="00181D86"/>
    <w:rsid w:val="00182A95"/>
    <w:rsid w:val="00182AA1"/>
    <w:rsid w:val="00183CCB"/>
    <w:rsid w:val="00184428"/>
    <w:rsid w:val="00186FA2"/>
    <w:rsid w:val="00187AA4"/>
    <w:rsid w:val="00190A39"/>
    <w:rsid w:val="00190A3E"/>
    <w:rsid w:val="00191DEE"/>
    <w:rsid w:val="001921A3"/>
    <w:rsid w:val="00196D64"/>
    <w:rsid w:val="001A1B96"/>
    <w:rsid w:val="001A248F"/>
    <w:rsid w:val="001A257F"/>
    <w:rsid w:val="001A3B5F"/>
    <w:rsid w:val="001B0135"/>
    <w:rsid w:val="001B2A54"/>
    <w:rsid w:val="001B3B43"/>
    <w:rsid w:val="001B45E5"/>
    <w:rsid w:val="001B5CA8"/>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F00A3"/>
    <w:rsid w:val="001F03FC"/>
    <w:rsid w:val="001F087C"/>
    <w:rsid w:val="001F1B1F"/>
    <w:rsid w:val="001F2A20"/>
    <w:rsid w:val="001F486F"/>
    <w:rsid w:val="001F6EA7"/>
    <w:rsid w:val="002007A4"/>
    <w:rsid w:val="00201C2A"/>
    <w:rsid w:val="00207DC4"/>
    <w:rsid w:val="00214661"/>
    <w:rsid w:val="00214A9D"/>
    <w:rsid w:val="0022092A"/>
    <w:rsid w:val="0022244C"/>
    <w:rsid w:val="0022485E"/>
    <w:rsid w:val="002277E2"/>
    <w:rsid w:val="002313BD"/>
    <w:rsid w:val="002339E3"/>
    <w:rsid w:val="002345DE"/>
    <w:rsid w:val="002358EF"/>
    <w:rsid w:val="00237085"/>
    <w:rsid w:val="00242F36"/>
    <w:rsid w:val="00243A99"/>
    <w:rsid w:val="00253786"/>
    <w:rsid w:val="00253BA9"/>
    <w:rsid w:val="00253BE4"/>
    <w:rsid w:val="00253FBA"/>
    <w:rsid w:val="00256C40"/>
    <w:rsid w:val="0025739D"/>
    <w:rsid w:val="00257497"/>
    <w:rsid w:val="00261126"/>
    <w:rsid w:val="00261509"/>
    <w:rsid w:val="0026311A"/>
    <w:rsid w:val="00263320"/>
    <w:rsid w:val="0026560A"/>
    <w:rsid w:val="00266DF3"/>
    <w:rsid w:val="0027164F"/>
    <w:rsid w:val="002755E5"/>
    <w:rsid w:val="00276783"/>
    <w:rsid w:val="00277508"/>
    <w:rsid w:val="002810AD"/>
    <w:rsid w:val="00286856"/>
    <w:rsid w:val="00291495"/>
    <w:rsid w:val="00291A4F"/>
    <w:rsid w:val="002937AA"/>
    <w:rsid w:val="002944CF"/>
    <w:rsid w:val="0029567C"/>
    <w:rsid w:val="00296CC5"/>
    <w:rsid w:val="002978FC"/>
    <w:rsid w:val="002A1954"/>
    <w:rsid w:val="002A1A74"/>
    <w:rsid w:val="002A2E84"/>
    <w:rsid w:val="002A5020"/>
    <w:rsid w:val="002A6DBB"/>
    <w:rsid w:val="002B08FB"/>
    <w:rsid w:val="002B0DA2"/>
    <w:rsid w:val="002B36B3"/>
    <w:rsid w:val="002B659C"/>
    <w:rsid w:val="002B7897"/>
    <w:rsid w:val="002C0ED2"/>
    <w:rsid w:val="002C2A80"/>
    <w:rsid w:val="002C3055"/>
    <w:rsid w:val="002C55EE"/>
    <w:rsid w:val="002C5D33"/>
    <w:rsid w:val="002D0132"/>
    <w:rsid w:val="002D2EE3"/>
    <w:rsid w:val="002D67E2"/>
    <w:rsid w:val="002D68AC"/>
    <w:rsid w:val="002D697A"/>
    <w:rsid w:val="002E0551"/>
    <w:rsid w:val="002E5438"/>
    <w:rsid w:val="002E54A9"/>
    <w:rsid w:val="002E55C8"/>
    <w:rsid w:val="002E58DF"/>
    <w:rsid w:val="002E6A4C"/>
    <w:rsid w:val="002E737C"/>
    <w:rsid w:val="002F11ED"/>
    <w:rsid w:val="002F2AC4"/>
    <w:rsid w:val="00301B7A"/>
    <w:rsid w:val="00301D06"/>
    <w:rsid w:val="0030329B"/>
    <w:rsid w:val="00304867"/>
    <w:rsid w:val="0030568E"/>
    <w:rsid w:val="00305CCF"/>
    <w:rsid w:val="00306112"/>
    <w:rsid w:val="00306D59"/>
    <w:rsid w:val="0031635C"/>
    <w:rsid w:val="00316813"/>
    <w:rsid w:val="003219E4"/>
    <w:rsid w:val="003219E9"/>
    <w:rsid w:val="00322024"/>
    <w:rsid w:val="00322322"/>
    <w:rsid w:val="00322BC4"/>
    <w:rsid w:val="00323027"/>
    <w:rsid w:val="00324E4F"/>
    <w:rsid w:val="0032503A"/>
    <w:rsid w:val="00325669"/>
    <w:rsid w:val="00325EE1"/>
    <w:rsid w:val="00332E55"/>
    <w:rsid w:val="003357C0"/>
    <w:rsid w:val="00336887"/>
    <w:rsid w:val="00343F75"/>
    <w:rsid w:val="0034444D"/>
    <w:rsid w:val="00344D60"/>
    <w:rsid w:val="00345987"/>
    <w:rsid w:val="00345BC6"/>
    <w:rsid w:val="00345C68"/>
    <w:rsid w:val="00346477"/>
    <w:rsid w:val="00347CB0"/>
    <w:rsid w:val="003558E8"/>
    <w:rsid w:val="003564F8"/>
    <w:rsid w:val="00357FE9"/>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C01"/>
    <w:rsid w:val="00381DF1"/>
    <w:rsid w:val="003827CF"/>
    <w:rsid w:val="00385E90"/>
    <w:rsid w:val="00387B89"/>
    <w:rsid w:val="00387C47"/>
    <w:rsid w:val="0039006B"/>
    <w:rsid w:val="0039390A"/>
    <w:rsid w:val="00394AB0"/>
    <w:rsid w:val="00396252"/>
    <w:rsid w:val="003A4B47"/>
    <w:rsid w:val="003A5698"/>
    <w:rsid w:val="003B0785"/>
    <w:rsid w:val="003B1DF6"/>
    <w:rsid w:val="003B24AF"/>
    <w:rsid w:val="003B2930"/>
    <w:rsid w:val="003B54F6"/>
    <w:rsid w:val="003B7182"/>
    <w:rsid w:val="003C0C2D"/>
    <w:rsid w:val="003C27C7"/>
    <w:rsid w:val="003C5816"/>
    <w:rsid w:val="003C5D28"/>
    <w:rsid w:val="003C7458"/>
    <w:rsid w:val="003C77BB"/>
    <w:rsid w:val="003C7F24"/>
    <w:rsid w:val="003D0F22"/>
    <w:rsid w:val="003D2B57"/>
    <w:rsid w:val="003D4008"/>
    <w:rsid w:val="003D5036"/>
    <w:rsid w:val="003D764D"/>
    <w:rsid w:val="003D7A7D"/>
    <w:rsid w:val="003E3A1A"/>
    <w:rsid w:val="003F038E"/>
    <w:rsid w:val="003F169C"/>
    <w:rsid w:val="003F187D"/>
    <w:rsid w:val="003F3BED"/>
    <w:rsid w:val="003F5D93"/>
    <w:rsid w:val="003F623B"/>
    <w:rsid w:val="00400283"/>
    <w:rsid w:val="0040091C"/>
    <w:rsid w:val="004017B7"/>
    <w:rsid w:val="004036D8"/>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4411B"/>
    <w:rsid w:val="004459A1"/>
    <w:rsid w:val="00446149"/>
    <w:rsid w:val="00451601"/>
    <w:rsid w:val="004531C9"/>
    <w:rsid w:val="00457D91"/>
    <w:rsid w:val="00460C31"/>
    <w:rsid w:val="0046226A"/>
    <w:rsid w:val="00464E5B"/>
    <w:rsid w:val="0046677D"/>
    <w:rsid w:val="0047055A"/>
    <w:rsid w:val="00470A22"/>
    <w:rsid w:val="004716DD"/>
    <w:rsid w:val="00471E34"/>
    <w:rsid w:val="00474450"/>
    <w:rsid w:val="00474C12"/>
    <w:rsid w:val="004756E3"/>
    <w:rsid w:val="00477516"/>
    <w:rsid w:val="00477EDD"/>
    <w:rsid w:val="004873E6"/>
    <w:rsid w:val="00497406"/>
    <w:rsid w:val="00497A65"/>
    <w:rsid w:val="004A4D89"/>
    <w:rsid w:val="004A703D"/>
    <w:rsid w:val="004B0EF3"/>
    <w:rsid w:val="004B15B8"/>
    <w:rsid w:val="004B3C18"/>
    <w:rsid w:val="004B42A1"/>
    <w:rsid w:val="004B48CA"/>
    <w:rsid w:val="004B4C5F"/>
    <w:rsid w:val="004B566C"/>
    <w:rsid w:val="004B7B48"/>
    <w:rsid w:val="004C3674"/>
    <w:rsid w:val="004C3BD9"/>
    <w:rsid w:val="004C571D"/>
    <w:rsid w:val="004D1980"/>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34E"/>
    <w:rsid w:val="005033D8"/>
    <w:rsid w:val="00505387"/>
    <w:rsid w:val="005119BA"/>
    <w:rsid w:val="00512DF7"/>
    <w:rsid w:val="005141E7"/>
    <w:rsid w:val="00517E63"/>
    <w:rsid w:val="005204B8"/>
    <w:rsid w:val="0052111A"/>
    <w:rsid w:val="005224D8"/>
    <w:rsid w:val="005224DC"/>
    <w:rsid w:val="00523431"/>
    <w:rsid w:val="00524938"/>
    <w:rsid w:val="00526822"/>
    <w:rsid w:val="00526B0D"/>
    <w:rsid w:val="00530DD0"/>
    <w:rsid w:val="005316C4"/>
    <w:rsid w:val="00531E6A"/>
    <w:rsid w:val="00532539"/>
    <w:rsid w:val="005348F6"/>
    <w:rsid w:val="00535F5E"/>
    <w:rsid w:val="0054167D"/>
    <w:rsid w:val="00547B41"/>
    <w:rsid w:val="0055346F"/>
    <w:rsid w:val="00553709"/>
    <w:rsid w:val="005579FF"/>
    <w:rsid w:val="00565EEC"/>
    <w:rsid w:val="00571104"/>
    <w:rsid w:val="005712C2"/>
    <w:rsid w:val="00572109"/>
    <w:rsid w:val="0057353E"/>
    <w:rsid w:val="00573FA0"/>
    <w:rsid w:val="00574D23"/>
    <w:rsid w:val="00575AAE"/>
    <w:rsid w:val="005773FD"/>
    <w:rsid w:val="005776DD"/>
    <w:rsid w:val="00581A39"/>
    <w:rsid w:val="00582117"/>
    <w:rsid w:val="00583650"/>
    <w:rsid w:val="0058478F"/>
    <w:rsid w:val="00584C30"/>
    <w:rsid w:val="00587417"/>
    <w:rsid w:val="00587519"/>
    <w:rsid w:val="0058778C"/>
    <w:rsid w:val="00590D8C"/>
    <w:rsid w:val="00592618"/>
    <w:rsid w:val="00593315"/>
    <w:rsid w:val="00593A0E"/>
    <w:rsid w:val="0059624D"/>
    <w:rsid w:val="005A170D"/>
    <w:rsid w:val="005A40EA"/>
    <w:rsid w:val="005A45D5"/>
    <w:rsid w:val="005A49BA"/>
    <w:rsid w:val="005A557F"/>
    <w:rsid w:val="005A5D28"/>
    <w:rsid w:val="005A6C96"/>
    <w:rsid w:val="005B19EC"/>
    <w:rsid w:val="005B2710"/>
    <w:rsid w:val="005B3E30"/>
    <w:rsid w:val="005C0A4C"/>
    <w:rsid w:val="005C4374"/>
    <w:rsid w:val="005C5356"/>
    <w:rsid w:val="005C5DE5"/>
    <w:rsid w:val="005D0418"/>
    <w:rsid w:val="005D1F0F"/>
    <w:rsid w:val="005D2F5D"/>
    <w:rsid w:val="005D5DD2"/>
    <w:rsid w:val="005D613F"/>
    <w:rsid w:val="005D66BE"/>
    <w:rsid w:val="005E1C30"/>
    <w:rsid w:val="005E1D58"/>
    <w:rsid w:val="005E2BDA"/>
    <w:rsid w:val="005E2D8A"/>
    <w:rsid w:val="005E35FB"/>
    <w:rsid w:val="005E71B9"/>
    <w:rsid w:val="005F6C67"/>
    <w:rsid w:val="00600995"/>
    <w:rsid w:val="00602AE4"/>
    <w:rsid w:val="00602F23"/>
    <w:rsid w:val="006036A4"/>
    <w:rsid w:val="0060669A"/>
    <w:rsid w:val="006104EF"/>
    <w:rsid w:val="00610E37"/>
    <w:rsid w:val="00611FA6"/>
    <w:rsid w:val="006120E9"/>
    <w:rsid w:val="00612562"/>
    <w:rsid w:val="006128C2"/>
    <w:rsid w:val="00617BD9"/>
    <w:rsid w:val="00620708"/>
    <w:rsid w:val="006207ED"/>
    <w:rsid w:val="00626BC9"/>
    <w:rsid w:val="00627EAA"/>
    <w:rsid w:val="00640F38"/>
    <w:rsid w:val="00641529"/>
    <w:rsid w:val="006458DF"/>
    <w:rsid w:val="00650D52"/>
    <w:rsid w:val="00653684"/>
    <w:rsid w:val="00656612"/>
    <w:rsid w:val="00657657"/>
    <w:rsid w:val="006615B2"/>
    <w:rsid w:val="0066165B"/>
    <w:rsid w:val="00662313"/>
    <w:rsid w:val="00662EE0"/>
    <w:rsid w:val="006640F7"/>
    <w:rsid w:val="00666719"/>
    <w:rsid w:val="00666BDB"/>
    <w:rsid w:val="0066704D"/>
    <w:rsid w:val="00673911"/>
    <w:rsid w:val="00673D5B"/>
    <w:rsid w:val="006777E5"/>
    <w:rsid w:val="00681065"/>
    <w:rsid w:val="00681B31"/>
    <w:rsid w:val="00682099"/>
    <w:rsid w:val="00682A7D"/>
    <w:rsid w:val="00683EE5"/>
    <w:rsid w:val="00686154"/>
    <w:rsid w:val="00686E3C"/>
    <w:rsid w:val="006870C9"/>
    <w:rsid w:val="00692E38"/>
    <w:rsid w:val="00693E9C"/>
    <w:rsid w:val="00693F52"/>
    <w:rsid w:val="00694138"/>
    <w:rsid w:val="00694957"/>
    <w:rsid w:val="00696299"/>
    <w:rsid w:val="006A0351"/>
    <w:rsid w:val="006A2A57"/>
    <w:rsid w:val="006A3ADF"/>
    <w:rsid w:val="006A3B5D"/>
    <w:rsid w:val="006A478D"/>
    <w:rsid w:val="006A4CD1"/>
    <w:rsid w:val="006A5237"/>
    <w:rsid w:val="006A5567"/>
    <w:rsid w:val="006A6D80"/>
    <w:rsid w:val="006A7BCB"/>
    <w:rsid w:val="006B0C38"/>
    <w:rsid w:val="006B31D1"/>
    <w:rsid w:val="006B4AEA"/>
    <w:rsid w:val="006B4C1E"/>
    <w:rsid w:val="006B6AF6"/>
    <w:rsid w:val="006C0029"/>
    <w:rsid w:val="006C090F"/>
    <w:rsid w:val="006C2528"/>
    <w:rsid w:val="006C2B88"/>
    <w:rsid w:val="006C3DAF"/>
    <w:rsid w:val="006C4E32"/>
    <w:rsid w:val="006C56D8"/>
    <w:rsid w:val="006C688A"/>
    <w:rsid w:val="006D07AE"/>
    <w:rsid w:val="006D1C93"/>
    <w:rsid w:val="006D5868"/>
    <w:rsid w:val="006D6ABC"/>
    <w:rsid w:val="006D7B10"/>
    <w:rsid w:val="006D7E85"/>
    <w:rsid w:val="006E050A"/>
    <w:rsid w:val="006E15C7"/>
    <w:rsid w:val="006E24C3"/>
    <w:rsid w:val="006E26D9"/>
    <w:rsid w:val="006E3F11"/>
    <w:rsid w:val="006E4F80"/>
    <w:rsid w:val="006F3AEB"/>
    <w:rsid w:val="006F3CDE"/>
    <w:rsid w:val="006F5D3F"/>
    <w:rsid w:val="006F6AC1"/>
    <w:rsid w:val="00701410"/>
    <w:rsid w:val="00703182"/>
    <w:rsid w:val="0070368E"/>
    <w:rsid w:val="00705FF8"/>
    <w:rsid w:val="00707F0A"/>
    <w:rsid w:val="00710D00"/>
    <w:rsid w:val="00710FF8"/>
    <w:rsid w:val="007113A1"/>
    <w:rsid w:val="0071335C"/>
    <w:rsid w:val="0071606D"/>
    <w:rsid w:val="00720F97"/>
    <w:rsid w:val="00721CF6"/>
    <w:rsid w:val="00722F1F"/>
    <w:rsid w:val="007235C1"/>
    <w:rsid w:val="00723E46"/>
    <w:rsid w:val="007307B2"/>
    <w:rsid w:val="00730D24"/>
    <w:rsid w:val="00732089"/>
    <w:rsid w:val="007323EA"/>
    <w:rsid w:val="007330EB"/>
    <w:rsid w:val="00733826"/>
    <w:rsid w:val="00734A34"/>
    <w:rsid w:val="00745DC6"/>
    <w:rsid w:val="007476B8"/>
    <w:rsid w:val="0075606C"/>
    <w:rsid w:val="0076466D"/>
    <w:rsid w:val="00766CFB"/>
    <w:rsid w:val="0076762F"/>
    <w:rsid w:val="0077110B"/>
    <w:rsid w:val="0077690A"/>
    <w:rsid w:val="007816FF"/>
    <w:rsid w:val="00783B44"/>
    <w:rsid w:val="00783FDC"/>
    <w:rsid w:val="00785028"/>
    <w:rsid w:val="00791C35"/>
    <w:rsid w:val="007937A4"/>
    <w:rsid w:val="00794887"/>
    <w:rsid w:val="00795611"/>
    <w:rsid w:val="007A0283"/>
    <w:rsid w:val="007A0780"/>
    <w:rsid w:val="007A3108"/>
    <w:rsid w:val="007A3A5A"/>
    <w:rsid w:val="007A4370"/>
    <w:rsid w:val="007B0DA6"/>
    <w:rsid w:val="007B28E7"/>
    <w:rsid w:val="007B455F"/>
    <w:rsid w:val="007B5BA4"/>
    <w:rsid w:val="007C42F2"/>
    <w:rsid w:val="007D0903"/>
    <w:rsid w:val="007D0E4D"/>
    <w:rsid w:val="007D0EB2"/>
    <w:rsid w:val="007D15FC"/>
    <w:rsid w:val="007D355B"/>
    <w:rsid w:val="007D3A2C"/>
    <w:rsid w:val="007D3A53"/>
    <w:rsid w:val="007D3FE9"/>
    <w:rsid w:val="007E1D15"/>
    <w:rsid w:val="007E1DEA"/>
    <w:rsid w:val="007E2202"/>
    <w:rsid w:val="007E3068"/>
    <w:rsid w:val="007E5102"/>
    <w:rsid w:val="007E5525"/>
    <w:rsid w:val="007E7A25"/>
    <w:rsid w:val="007F0D66"/>
    <w:rsid w:val="007F3F2E"/>
    <w:rsid w:val="007F44D6"/>
    <w:rsid w:val="007F5874"/>
    <w:rsid w:val="00801454"/>
    <w:rsid w:val="008042C9"/>
    <w:rsid w:val="00805B98"/>
    <w:rsid w:val="008106EE"/>
    <w:rsid w:val="0081414E"/>
    <w:rsid w:val="008145EA"/>
    <w:rsid w:val="00815869"/>
    <w:rsid w:val="008168E2"/>
    <w:rsid w:val="00816B81"/>
    <w:rsid w:val="008205B8"/>
    <w:rsid w:val="00821D6C"/>
    <w:rsid w:val="00823B90"/>
    <w:rsid w:val="00823CBF"/>
    <w:rsid w:val="00825882"/>
    <w:rsid w:val="00830142"/>
    <w:rsid w:val="00830B16"/>
    <w:rsid w:val="0083266E"/>
    <w:rsid w:val="008337F0"/>
    <w:rsid w:val="0083742F"/>
    <w:rsid w:val="008375ED"/>
    <w:rsid w:val="008405E2"/>
    <w:rsid w:val="0084133A"/>
    <w:rsid w:val="00842585"/>
    <w:rsid w:val="00842E49"/>
    <w:rsid w:val="00844090"/>
    <w:rsid w:val="0084526F"/>
    <w:rsid w:val="008516DD"/>
    <w:rsid w:val="00852137"/>
    <w:rsid w:val="008536BB"/>
    <w:rsid w:val="0085390E"/>
    <w:rsid w:val="008546E5"/>
    <w:rsid w:val="00854BD7"/>
    <w:rsid w:val="008555A6"/>
    <w:rsid w:val="00855BFA"/>
    <w:rsid w:val="00856036"/>
    <w:rsid w:val="008562B7"/>
    <w:rsid w:val="0086252B"/>
    <w:rsid w:val="00864FF5"/>
    <w:rsid w:val="00866667"/>
    <w:rsid w:val="00871653"/>
    <w:rsid w:val="00871757"/>
    <w:rsid w:val="00874CBB"/>
    <w:rsid w:val="00877E2E"/>
    <w:rsid w:val="00880EE9"/>
    <w:rsid w:val="00881D74"/>
    <w:rsid w:val="00881E7B"/>
    <w:rsid w:val="008836AC"/>
    <w:rsid w:val="00887422"/>
    <w:rsid w:val="008900CE"/>
    <w:rsid w:val="0089112B"/>
    <w:rsid w:val="0089166C"/>
    <w:rsid w:val="00891DC3"/>
    <w:rsid w:val="00893204"/>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5EE0"/>
    <w:rsid w:val="008E7931"/>
    <w:rsid w:val="008F1127"/>
    <w:rsid w:val="008F5A42"/>
    <w:rsid w:val="008F6B56"/>
    <w:rsid w:val="00900804"/>
    <w:rsid w:val="00900AE8"/>
    <w:rsid w:val="00900DAD"/>
    <w:rsid w:val="00902661"/>
    <w:rsid w:val="009042C5"/>
    <w:rsid w:val="0090499B"/>
    <w:rsid w:val="00906C8E"/>
    <w:rsid w:val="00907EE3"/>
    <w:rsid w:val="00911A21"/>
    <w:rsid w:val="0091240B"/>
    <w:rsid w:val="0091408E"/>
    <w:rsid w:val="00915884"/>
    <w:rsid w:val="009169FD"/>
    <w:rsid w:val="00917440"/>
    <w:rsid w:val="00921758"/>
    <w:rsid w:val="00923E66"/>
    <w:rsid w:val="00931061"/>
    <w:rsid w:val="00933B31"/>
    <w:rsid w:val="00934502"/>
    <w:rsid w:val="00934543"/>
    <w:rsid w:val="009359EF"/>
    <w:rsid w:val="009378CA"/>
    <w:rsid w:val="009411F0"/>
    <w:rsid w:val="0094452D"/>
    <w:rsid w:val="0095008A"/>
    <w:rsid w:val="0095025E"/>
    <w:rsid w:val="009513DB"/>
    <w:rsid w:val="00953E66"/>
    <w:rsid w:val="00955500"/>
    <w:rsid w:val="00955B50"/>
    <w:rsid w:val="00955C4C"/>
    <w:rsid w:val="0095779F"/>
    <w:rsid w:val="00964D6C"/>
    <w:rsid w:val="00975720"/>
    <w:rsid w:val="00977726"/>
    <w:rsid w:val="0098053A"/>
    <w:rsid w:val="00981226"/>
    <w:rsid w:val="00985FF2"/>
    <w:rsid w:val="00986416"/>
    <w:rsid w:val="009917D8"/>
    <w:rsid w:val="00992A22"/>
    <w:rsid w:val="00995338"/>
    <w:rsid w:val="00996777"/>
    <w:rsid w:val="009A2541"/>
    <w:rsid w:val="009A6A2F"/>
    <w:rsid w:val="009B1040"/>
    <w:rsid w:val="009B169F"/>
    <w:rsid w:val="009B18D6"/>
    <w:rsid w:val="009B1B9D"/>
    <w:rsid w:val="009B265F"/>
    <w:rsid w:val="009B29D6"/>
    <w:rsid w:val="009B61F2"/>
    <w:rsid w:val="009B6869"/>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587"/>
    <w:rsid w:val="009E6DE7"/>
    <w:rsid w:val="009E7BC7"/>
    <w:rsid w:val="009F0685"/>
    <w:rsid w:val="009F0747"/>
    <w:rsid w:val="009F099E"/>
    <w:rsid w:val="009F35C3"/>
    <w:rsid w:val="009F385B"/>
    <w:rsid w:val="00A03514"/>
    <w:rsid w:val="00A04FC1"/>
    <w:rsid w:val="00A0643B"/>
    <w:rsid w:val="00A143CE"/>
    <w:rsid w:val="00A169D5"/>
    <w:rsid w:val="00A17079"/>
    <w:rsid w:val="00A21A3A"/>
    <w:rsid w:val="00A27A1E"/>
    <w:rsid w:val="00A302EA"/>
    <w:rsid w:val="00A31885"/>
    <w:rsid w:val="00A330A0"/>
    <w:rsid w:val="00A35E87"/>
    <w:rsid w:val="00A4032A"/>
    <w:rsid w:val="00A43E3B"/>
    <w:rsid w:val="00A448C3"/>
    <w:rsid w:val="00A458D4"/>
    <w:rsid w:val="00A46FB7"/>
    <w:rsid w:val="00A5043F"/>
    <w:rsid w:val="00A53118"/>
    <w:rsid w:val="00A57510"/>
    <w:rsid w:val="00A57D88"/>
    <w:rsid w:val="00A601E2"/>
    <w:rsid w:val="00A60253"/>
    <w:rsid w:val="00A61997"/>
    <w:rsid w:val="00A62108"/>
    <w:rsid w:val="00A64575"/>
    <w:rsid w:val="00A64CEA"/>
    <w:rsid w:val="00A66F2F"/>
    <w:rsid w:val="00A75E8D"/>
    <w:rsid w:val="00A80671"/>
    <w:rsid w:val="00A824A8"/>
    <w:rsid w:val="00A82D95"/>
    <w:rsid w:val="00A86AB5"/>
    <w:rsid w:val="00A90F2E"/>
    <w:rsid w:val="00A946F0"/>
    <w:rsid w:val="00A96A2D"/>
    <w:rsid w:val="00A971D7"/>
    <w:rsid w:val="00A97226"/>
    <w:rsid w:val="00A974A8"/>
    <w:rsid w:val="00A97733"/>
    <w:rsid w:val="00AA0B68"/>
    <w:rsid w:val="00AA0E64"/>
    <w:rsid w:val="00AA142F"/>
    <w:rsid w:val="00AA2B48"/>
    <w:rsid w:val="00AA3A0A"/>
    <w:rsid w:val="00AA53DB"/>
    <w:rsid w:val="00AB239A"/>
    <w:rsid w:val="00AB32FB"/>
    <w:rsid w:val="00AB52A5"/>
    <w:rsid w:val="00AB662D"/>
    <w:rsid w:val="00AB6A78"/>
    <w:rsid w:val="00AC1C4E"/>
    <w:rsid w:val="00AC23AE"/>
    <w:rsid w:val="00AC39FB"/>
    <w:rsid w:val="00AC4627"/>
    <w:rsid w:val="00AD285F"/>
    <w:rsid w:val="00AD34F1"/>
    <w:rsid w:val="00AD3DBA"/>
    <w:rsid w:val="00AD53C7"/>
    <w:rsid w:val="00AD6960"/>
    <w:rsid w:val="00AD707E"/>
    <w:rsid w:val="00AD7ADC"/>
    <w:rsid w:val="00AE08EB"/>
    <w:rsid w:val="00AE4CF0"/>
    <w:rsid w:val="00AE7B1E"/>
    <w:rsid w:val="00AF1279"/>
    <w:rsid w:val="00AF5091"/>
    <w:rsid w:val="00AF5ABF"/>
    <w:rsid w:val="00B003E9"/>
    <w:rsid w:val="00B00BBE"/>
    <w:rsid w:val="00B04DA4"/>
    <w:rsid w:val="00B07D90"/>
    <w:rsid w:val="00B10710"/>
    <w:rsid w:val="00B12350"/>
    <w:rsid w:val="00B2004E"/>
    <w:rsid w:val="00B208FA"/>
    <w:rsid w:val="00B23992"/>
    <w:rsid w:val="00B245D2"/>
    <w:rsid w:val="00B247EF"/>
    <w:rsid w:val="00B24A36"/>
    <w:rsid w:val="00B25C12"/>
    <w:rsid w:val="00B260F5"/>
    <w:rsid w:val="00B2766F"/>
    <w:rsid w:val="00B31ABC"/>
    <w:rsid w:val="00B335FF"/>
    <w:rsid w:val="00B33AB5"/>
    <w:rsid w:val="00B35EE4"/>
    <w:rsid w:val="00B366E2"/>
    <w:rsid w:val="00B367F8"/>
    <w:rsid w:val="00B42C37"/>
    <w:rsid w:val="00B4327D"/>
    <w:rsid w:val="00B445ED"/>
    <w:rsid w:val="00B44F99"/>
    <w:rsid w:val="00B45B4E"/>
    <w:rsid w:val="00B463E3"/>
    <w:rsid w:val="00B5061C"/>
    <w:rsid w:val="00B50982"/>
    <w:rsid w:val="00B509A2"/>
    <w:rsid w:val="00B50ACA"/>
    <w:rsid w:val="00B6300F"/>
    <w:rsid w:val="00B634D1"/>
    <w:rsid w:val="00B64B59"/>
    <w:rsid w:val="00B67A6C"/>
    <w:rsid w:val="00B70389"/>
    <w:rsid w:val="00B72246"/>
    <w:rsid w:val="00B72343"/>
    <w:rsid w:val="00B72584"/>
    <w:rsid w:val="00B726BE"/>
    <w:rsid w:val="00B76D1D"/>
    <w:rsid w:val="00B77193"/>
    <w:rsid w:val="00B77571"/>
    <w:rsid w:val="00B778C1"/>
    <w:rsid w:val="00B77EAC"/>
    <w:rsid w:val="00B80B33"/>
    <w:rsid w:val="00B81461"/>
    <w:rsid w:val="00B84623"/>
    <w:rsid w:val="00B849B9"/>
    <w:rsid w:val="00B855EE"/>
    <w:rsid w:val="00B87A08"/>
    <w:rsid w:val="00B90E50"/>
    <w:rsid w:val="00B91689"/>
    <w:rsid w:val="00B92E84"/>
    <w:rsid w:val="00B9357C"/>
    <w:rsid w:val="00B93B84"/>
    <w:rsid w:val="00B93EE1"/>
    <w:rsid w:val="00B940D0"/>
    <w:rsid w:val="00B947A9"/>
    <w:rsid w:val="00B94F52"/>
    <w:rsid w:val="00B96AE1"/>
    <w:rsid w:val="00B97508"/>
    <w:rsid w:val="00B97B57"/>
    <w:rsid w:val="00BA1BD7"/>
    <w:rsid w:val="00BA6F99"/>
    <w:rsid w:val="00BB093A"/>
    <w:rsid w:val="00BB2161"/>
    <w:rsid w:val="00BB66D5"/>
    <w:rsid w:val="00BC46C8"/>
    <w:rsid w:val="00BC5093"/>
    <w:rsid w:val="00BC67B3"/>
    <w:rsid w:val="00BC7544"/>
    <w:rsid w:val="00BC7E6E"/>
    <w:rsid w:val="00BD0564"/>
    <w:rsid w:val="00BD137E"/>
    <w:rsid w:val="00BD331F"/>
    <w:rsid w:val="00BE062F"/>
    <w:rsid w:val="00BE1D1F"/>
    <w:rsid w:val="00BE1EAA"/>
    <w:rsid w:val="00BE5E66"/>
    <w:rsid w:val="00BF5EF7"/>
    <w:rsid w:val="00C00281"/>
    <w:rsid w:val="00C02EC7"/>
    <w:rsid w:val="00C05625"/>
    <w:rsid w:val="00C06EAC"/>
    <w:rsid w:val="00C07ABA"/>
    <w:rsid w:val="00C1055A"/>
    <w:rsid w:val="00C10B34"/>
    <w:rsid w:val="00C11E80"/>
    <w:rsid w:val="00C1201F"/>
    <w:rsid w:val="00C12E47"/>
    <w:rsid w:val="00C14D81"/>
    <w:rsid w:val="00C17323"/>
    <w:rsid w:val="00C1751E"/>
    <w:rsid w:val="00C17C6C"/>
    <w:rsid w:val="00C20300"/>
    <w:rsid w:val="00C21339"/>
    <w:rsid w:val="00C21E79"/>
    <w:rsid w:val="00C23703"/>
    <w:rsid w:val="00C266F9"/>
    <w:rsid w:val="00C337E7"/>
    <w:rsid w:val="00C34E94"/>
    <w:rsid w:val="00C371EA"/>
    <w:rsid w:val="00C408EA"/>
    <w:rsid w:val="00C445AD"/>
    <w:rsid w:val="00C44CBA"/>
    <w:rsid w:val="00C458F0"/>
    <w:rsid w:val="00C45A3C"/>
    <w:rsid w:val="00C46324"/>
    <w:rsid w:val="00C4666A"/>
    <w:rsid w:val="00C47065"/>
    <w:rsid w:val="00C479A3"/>
    <w:rsid w:val="00C50477"/>
    <w:rsid w:val="00C50673"/>
    <w:rsid w:val="00C51FD3"/>
    <w:rsid w:val="00C566F4"/>
    <w:rsid w:val="00C56D87"/>
    <w:rsid w:val="00C57207"/>
    <w:rsid w:val="00C6109B"/>
    <w:rsid w:val="00C61B86"/>
    <w:rsid w:val="00C6607D"/>
    <w:rsid w:val="00C660AB"/>
    <w:rsid w:val="00C667E5"/>
    <w:rsid w:val="00C6759E"/>
    <w:rsid w:val="00C70B2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B4872"/>
    <w:rsid w:val="00CB63F5"/>
    <w:rsid w:val="00CB7CE0"/>
    <w:rsid w:val="00CC1960"/>
    <w:rsid w:val="00CC4B6C"/>
    <w:rsid w:val="00CC640B"/>
    <w:rsid w:val="00CC6B88"/>
    <w:rsid w:val="00CD1E50"/>
    <w:rsid w:val="00CD634B"/>
    <w:rsid w:val="00CE3798"/>
    <w:rsid w:val="00CE5210"/>
    <w:rsid w:val="00CE5384"/>
    <w:rsid w:val="00CE5871"/>
    <w:rsid w:val="00CE705B"/>
    <w:rsid w:val="00CF557A"/>
    <w:rsid w:val="00CF5E71"/>
    <w:rsid w:val="00CF7484"/>
    <w:rsid w:val="00CF7FAC"/>
    <w:rsid w:val="00D07500"/>
    <w:rsid w:val="00D07C57"/>
    <w:rsid w:val="00D1120E"/>
    <w:rsid w:val="00D1176E"/>
    <w:rsid w:val="00D11FFC"/>
    <w:rsid w:val="00D12BFD"/>
    <w:rsid w:val="00D12E11"/>
    <w:rsid w:val="00D160C1"/>
    <w:rsid w:val="00D166BD"/>
    <w:rsid w:val="00D1670E"/>
    <w:rsid w:val="00D17794"/>
    <w:rsid w:val="00D22398"/>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4C8A"/>
    <w:rsid w:val="00D45659"/>
    <w:rsid w:val="00D45B2F"/>
    <w:rsid w:val="00D45EA1"/>
    <w:rsid w:val="00D46E88"/>
    <w:rsid w:val="00D52083"/>
    <w:rsid w:val="00D52260"/>
    <w:rsid w:val="00D533F3"/>
    <w:rsid w:val="00D573CB"/>
    <w:rsid w:val="00D60BD6"/>
    <w:rsid w:val="00D613A9"/>
    <w:rsid w:val="00D62C2F"/>
    <w:rsid w:val="00D643C4"/>
    <w:rsid w:val="00D67342"/>
    <w:rsid w:val="00D67CA4"/>
    <w:rsid w:val="00D70D86"/>
    <w:rsid w:val="00D75662"/>
    <w:rsid w:val="00D76625"/>
    <w:rsid w:val="00D76BA4"/>
    <w:rsid w:val="00D8021D"/>
    <w:rsid w:val="00D81B10"/>
    <w:rsid w:val="00D82D10"/>
    <w:rsid w:val="00D83C2A"/>
    <w:rsid w:val="00D85207"/>
    <w:rsid w:val="00D86784"/>
    <w:rsid w:val="00D87835"/>
    <w:rsid w:val="00D94D79"/>
    <w:rsid w:val="00D9527B"/>
    <w:rsid w:val="00D96575"/>
    <w:rsid w:val="00DA38EA"/>
    <w:rsid w:val="00DA3F35"/>
    <w:rsid w:val="00DA613F"/>
    <w:rsid w:val="00DA645C"/>
    <w:rsid w:val="00DB1D73"/>
    <w:rsid w:val="00DB451A"/>
    <w:rsid w:val="00DB4834"/>
    <w:rsid w:val="00DB7544"/>
    <w:rsid w:val="00DC02AD"/>
    <w:rsid w:val="00DC23D7"/>
    <w:rsid w:val="00DC5293"/>
    <w:rsid w:val="00DC6C53"/>
    <w:rsid w:val="00DC72C5"/>
    <w:rsid w:val="00DC795E"/>
    <w:rsid w:val="00DD3073"/>
    <w:rsid w:val="00DE116E"/>
    <w:rsid w:val="00DE2A08"/>
    <w:rsid w:val="00DE2B4D"/>
    <w:rsid w:val="00DE67E7"/>
    <w:rsid w:val="00DE6FB3"/>
    <w:rsid w:val="00DE7911"/>
    <w:rsid w:val="00DF2C77"/>
    <w:rsid w:val="00E00E44"/>
    <w:rsid w:val="00E017CA"/>
    <w:rsid w:val="00E032C5"/>
    <w:rsid w:val="00E03A9A"/>
    <w:rsid w:val="00E049A8"/>
    <w:rsid w:val="00E04F60"/>
    <w:rsid w:val="00E05503"/>
    <w:rsid w:val="00E059E2"/>
    <w:rsid w:val="00E05E3F"/>
    <w:rsid w:val="00E10EE0"/>
    <w:rsid w:val="00E12A79"/>
    <w:rsid w:val="00E12ECB"/>
    <w:rsid w:val="00E135C0"/>
    <w:rsid w:val="00E139A9"/>
    <w:rsid w:val="00E1451F"/>
    <w:rsid w:val="00E15A72"/>
    <w:rsid w:val="00E15E28"/>
    <w:rsid w:val="00E16577"/>
    <w:rsid w:val="00E23933"/>
    <w:rsid w:val="00E23CB3"/>
    <w:rsid w:val="00E35B51"/>
    <w:rsid w:val="00E36051"/>
    <w:rsid w:val="00E364F4"/>
    <w:rsid w:val="00E37DB0"/>
    <w:rsid w:val="00E4000E"/>
    <w:rsid w:val="00E401AD"/>
    <w:rsid w:val="00E40B5D"/>
    <w:rsid w:val="00E4240D"/>
    <w:rsid w:val="00E43D74"/>
    <w:rsid w:val="00E47C06"/>
    <w:rsid w:val="00E508DD"/>
    <w:rsid w:val="00E544FA"/>
    <w:rsid w:val="00E55497"/>
    <w:rsid w:val="00E56A2E"/>
    <w:rsid w:val="00E56C3B"/>
    <w:rsid w:val="00E56ED4"/>
    <w:rsid w:val="00E574D0"/>
    <w:rsid w:val="00E575A6"/>
    <w:rsid w:val="00E5792E"/>
    <w:rsid w:val="00E6077C"/>
    <w:rsid w:val="00E622CD"/>
    <w:rsid w:val="00E642A7"/>
    <w:rsid w:val="00E6618E"/>
    <w:rsid w:val="00E66504"/>
    <w:rsid w:val="00E67A4F"/>
    <w:rsid w:val="00E67ADF"/>
    <w:rsid w:val="00E708D9"/>
    <w:rsid w:val="00E71D6E"/>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15AB"/>
    <w:rsid w:val="00E93D77"/>
    <w:rsid w:val="00E95264"/>
    <w:rsid w:val="00E95628"/>
    <w:rsid w:val="00EA2172"/>
    <w:rsid w:val="00EA2B4E"/>
    <w:rsid w:val="00EA2B9D"/>
    <w:rsid w:val="00EA2DC1"/>
    <w:rsid w:val="00EA2ECD"/>
    <w:rsid w:val="00EA4AB2"/>
    <w:rsid w:val="00EA7F2C"/>
    <w:rsid w:val="00EB22BE"/>
    <w:rsid w:val="00EB39E9"/>
    <w:rsid w:val="00EB5EF0"/>
    <w:rsid w:val="00EB6014"/>
    <w:rsid w:val="00EC3605"/>
    <w:rsid w:val="00EC5571"/>
    <w:rsid w:val="00EC5667"/>
    <w:rsid w:val="00EC67A8"/>
    <w:rsid w:val="00EC6981"/>
    <w:rsid w:val="00ED0BDA"/>
    <w:rsid w:val="00ED0E8F"/>
    <w:rsid w:val="00ED1269"/>
    <w:rsid w:val="00ED2A39"/>
    <w:rsid w:val="00ED4A10"/>
    <w:rsid w:val="00ED6125"/>
    <w:rsid w:val="00EE1504"/>
    <w:rsid w:val="00EE3B5B"/>
    <w:rsid w:val="00EE4CC9"/>
    <w:rsid w:val="00EE5B70"/>
    <w:rsid w:val="00EE664A"/>
    <w:rsid w:val="00EE7908"/>
    <w:rsid w:val="00EE7F7F"/>
    <w:rsid w:val="00EF2973"/>
    <w:rsid w:val="00EF2E24"/>
    <w:rsid w:val="00EF32D3"/>
    <w:rsid w:val="00EF4186"/>
    <w:rsid w:val="00EF4800"/>
    <w:rsid w:val="00EF4F0E"/>
    <w:rsid w:val="00EF674A"/>
    <w:rsid w:val="00F00594"/>
    <w:rsid w:val="00F00A3D"/>
    <w:rsid w:val="00F05277"/>
    <w:rsid w:val="00F05E09"/>
    <w:rsid w:val="00F0612E"/>
    <w:rsid w:val="00F10DFD"/>
    <w:rsid w:val="00F1479A"/>
    <w:rsid w:val="00F14C62"/>
    <w:rsid w:val="00F15224"/>
    <w:rsid w:val="00F15405"/>
    <w:rsid w:val="00F16516"/>
    <w:rsid w:val="00F17CA4"/>
    <w:rsid w:val="00F204D5"/>
    <w:rsid w:val="00F228D5"/>
    <w:rsid w:val="00F244E6"/>
    <w:rsid w:val="00F24DDD"/>
    <w:rsid w:val="00F26A82"/>
    <w:rsid w:val="00F26D22"/>
    <w:rsid w:val="00F275F0"/>
    <w:rsid w:val="00F2770B"/>
    <w:rsid w:val="00F33DFE"/>
    <w:rsid w:val="00F36354"/>
    <w:rsid w:val="00F36481"/>
    <w:rsid w:val="00F37CFC"/>
    <w:rsid w:val="00F37F18"/>
    <w:rsid w:val="00F47236"/>
    <w:rsid w:val="00F50C50"/>
    <w:rsid w:val="00F514C0"/>
    <w:rsid w:val="00F53FAE"/>
    <w:rsid w:val="00F5486A"/>
    <w:rsid w:val="00F549A3"/>
    <w:rsid w:val="00F55357"/>
    <w:rsid w:val="00F55CBF"/>
    <w:rsid w:val="00F56AE8"/>
    <w:rsid w:val="00F56F14"/>
    <w:rsid w:val="00F5753E"/>
    <w:rsid w:val="00F603E6"/>
    <w:rsid w:val="00F652FA"/>
    <w:rsid w:val="00F658FD"/>
    <w:rsid w:val="00F65D23"/>
    <w:rsid w:val="00F71191"/>
    <w:rsid w:val="00F72B10"/>
    <w:rsid w:val="00F74644"/>
    <w:rsid w:val="00F77359"/>
    <w:rsid w:val="00F77CC0"/>
    <w:rsid w:val="00F80269"/>
    <w:rsid w:val="00F85A7D"/>
    <w:rsid w:val="00F8602B"/>
    <w:rsid w:val="00F86A73"/>
    <w:rsid w:val="00F92CEC"/>
    <w:rsid w:val="00FA1237"/>
    <w:rsid w:val="00FA1E31"/>
    <w:rsid w:val="00FA209B"/>
    <w:rsid w:val="00FA5339"/>
    <w:rsid w:val="00FA58DA"/>
    <w:rsid w:val="00FA64AD"/>
    <w:rsid w:val="00FA70B4"/>
    <w:rsid w:val="00FB0D9F"/>
    <w:rsid w:val="00FB121D"/>
    <w:rsid w:val="00FC060C"/>
    <w:rsid w:val="00FC0649"/>
    <w:rsid w:val="00FC1F64"/>
    <w:rsid w:val="00FC1FAA"/>
    <w:rsid w:val="00FC345B"/>
    <w:rsid w:val="00FC3959"/>
    <w:rsid w:val="00FC453A"/>
    <w:rsid w:val="00FC78E6"/>
    <w:rsid w:val="00FD08C1"/>
    <w:rsid w:val="00FD1E17"/>
    <w:rsid w:val="00FD4E37"/>
    <w:rsid w:val="00FD6923"/>
    <w:rsid w:val="00FD7248"/>
    <w:rsid w:val="00FE30DB"/>
    <w:rsid w:val="00FE43CC"/>
    <w:rsid w:val="00FE4903"/>
    <w:rsid w:val="00FE4F78"/>
    <w:rsid w:val="00FE5ADE"/>
    <w:rsid w:val="00FE61FC"/>
    <w:rsid w:val="00FF2584"/>
    <w:rsid w:val="00FF2915"/>
    <w:rsid w:val="00FF3724"/>
    <w:rsid w:val="00FF3E73"/>
    <w:rsid w:val="00FF46AC"/>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3" Type="http://schemas.openxmlformats.org/officeDocument/2006/relationships/settings" Target="settings.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57"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gelo.centonz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165</TotalTime>
  <Pages>3</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355</cp:revision>
  <dcterms:created xsi:type="dcterms:W3CDTF">2020-03-10T01:38:00Z</dcterms:created>
  <dcterms:modified xsi:type="dcterms:W3CDTF">2020-06-22T04:44:00Z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